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CB" w:rsidRDefault="006624CB" w:rsidP="006624CB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资助出国留学协议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申请人身份证、户口簿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真实有效；本人亲自办理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担保人身份证、户口簿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真实有效；本人亲自办理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担保人收入证明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 w:rsidRPr="0014240A">
              <w:rPr>
                <w:rFonts w:hint="eastAsia"/>
                <w:kern w:val="2"/>
                <w:sz w:val="18"/>
                <w:szCs w:val="18"/>
              </w:rPr>
              <w:t>资助出国留学协议</w:t>
            </w:r>
            <w:r>
              <w:rPr>
                <w:rFonts w:hint="eastAsia"/>
                <w:kern w:val="2"/>
                <w:sz w:val="18"/>
                <w:szCs w:val="18"/>
              </w:rPr>
              <w:t>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6624CB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6624CB" w:rsidRDefault="006624CB" w:rsidP="0038209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6624CB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6624CB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6624CB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6624CB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24CB" w:rsidRDefault="006624CB" w:rsidP="000F69A2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624CB" w:rsidRDefault="006624CB" w:rsidP="000F69A2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624CB" w:rsidRDefault="006624CB" w:rsidP="00A65210">
      <w:pPr>
        <w:rPr>
          <w:rFonts w:cs="Times New Roman"/>
        </w:rPr>
      </w:pPr>
    </w:p>
    <w:p w:rsidR="006624CB" w:rsidRPr="00A65210" w:rsidRDefault="006624CB">
      <w:pPr>
        <w:rPr>
          <w:rFonts w:cs="Times New Roman"/>
        </w:rPr>
      </w:pPr>
    </w:p>
    <w:sectPr w:rsidR="006624CB" w:rsidRPr="00A65210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4CB" w:rsidRDefault="006624CB" w:rsidP="00A6521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624CB" w:rsidRDefault="006624CB" w:rsidP="00A6521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4CB" w:rsidRDefault="006624CB" w:rsidP="00A6521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624CB" w:rsidRDefault="006624CB" w:rsidP="00A6521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F59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37CE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69A2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240A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3F59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098"/>
    <w:rsid w:val="00382E35"/>
    <w:rsid w:val="0038314E"/>
    <w:rsid w:val="003851DE"/>
    <w:rsid w:val="00385BFC"/>
    <w:rsid w:val="00386198"/>
    <w:rsid w:val="00386475"/>
    <w:rsid w:val="003874B1"/>
    <w:rsid w:val="0038756A"/>
    <w:rsid w:val="00390614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C76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24CB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5EB5"/>
    <w:rsid w:val="006E7573"/>
    <w:rsid w:val="006E777A"/>
    <w:rsid w:val="006F4B74"/>
    <w:rsid w:val="006F627F"/>
    <w:rsid w:val="006F7540"/>
    <w:rsid w:val="00701347"/>
    <w:rsid w:val="00704A4A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210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8A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3663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C21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279F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210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6521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521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6521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52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95</Words>
  <Characters>544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2018-07-21T12:11:00Z</dcterms:created>
  <dcterms:modified xsi:type="dcterms:W3CDTF">2018-08-04T08:28:00Z</dcterms:modified>
</cp:coreProperties>
</file>